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83513" w14:textId="77777777" w:rsidR="00832F91" w:rsidRDefault="00832F91" w:rsidP="00832F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NASSHE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EC8E428" w14:textId="77777777" w:rsidR="00832F91" w:rsidRDefault="00832F91" w:rsidP="00832F91">
      <w:pPr>
        <w:pStyle w:val="NoSpacing"/>
        <w:jc w:val="both"/>
        <w:rPr>
          <w:rFonts w:cs="Times New Roman"/>
          <w:szCs w:val="24"/>
        </w:rPr>
      </w:pPr>
    </w:p>
    <w:p w14:paraId="3BE5AC98" w14:textId="77777777" w:rsidR="00832F91" w:rsidRDefault="00832F91" w:rsidP="00832F91">
      <w:pPr>
        <w:pStyle w:val="NoSpacing"/>
        <w:jc w:val="both"/>
        <w:rPr>
          <w:rFonts w:cs="Times New Roman"/>
          <w:szCs w:val="24"/>
        </w:rPr>
      </w:pPr>
    </w:p>
    <w:p w14:paraId="751B29CB" w14:textId="77777777" w:rsidR="00832F91" w:rsidRDefault="00832F91" w:rsidP="00832F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John Rotherham(q.v.) and Edmund </w:t>
      </w:r>
      <w:proofErr w:type="spellStart"/>
      <w:r>
        <w:rPr>
          <w:rFonts w:cs="Times New Roman"/>
          <w:szCs w:val="24"/>
        </w:rPr>
        <w:t>Nasshe</w:t>
      </w:r>
      <w:proofErr w:type="spellEnd"/>
      <w:r>
        <w:rPr>
          <w:rFonts w:cs="Times New Roman"/>
          <w:szCs w:val="24"/>
        </w:rPr>
        <w:t xml:space="preserve">(q.v.) made a plaint of </w:t>
      </w:r>
      <w:proofErr w:type="gramStart"/>
      <w:r>
        <w:rPr>
          <w:rFonts w:cs="Times New Roman"/>
          <w:szCs w:val="24"/>
        </w:rPr>
        <w:t>trespass</w:t>
      </w:r>
      <w:proofErr w:type="gramEnd"/>
    </w:p>
    <w:p w14:paraId="2E1F4423" w14:textId="77777777" w:rsidR="00832F91" w:rsidRDefault="00832F91" w:rsidP="00832F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taking against William </w:t>
      </w:r>
      <w:proofErr w:type="spellStart"/>
      <w:r>
        <w:rPr>
          <w:rFonts w:cs="Times New Roman"/>
          <w:szCs w:val="24"/>
        </w:rPr>
        <w:t>Scogyn</w:t>
      </w:r>
      <w:proofErr w:type="spellEnd"/>
      <w:r>
        <w:rPr>
          <w:rFonts w:cs="Times New Roman"/>
          <w:szCs w:val="24"/>
        </w:rPr>
        <w:t xml:space="preserve"> of Harlington, Bedfordshire(q.v.),</w:t>
      </w:r>
    </w:p>
    <w:p w14:paraId="0085C211" w14:textId="77777777" w:rsidR="00832F91" w:rsidRDefault="00832F91" w:rsidP="00832F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Thomas Dunne of Harlington(q.v.) and Thomas Saunder of Barton-le-</w:t>
      </w:r>
    </w:p>
    <w:p w14:paraId="2672C75E" w14:textId="77777777" w:rsidR="00832F91" w:rsidRDefault="00832F91" w:rsidP="00832F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Clay(q.v.).</w:t>
      </w:r>
    </w:p>
    <w:p w14:paraId="1C5715AD" w14:textId="77777777" w:rsidR="00832F91" w:rsidRDefault="00832F91" w:rsidP="00832F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3E7597D" w14:textId="77777777" w:rsidR="00832F91" w:rsidRDefault="00832F91" w:rsidP="00832F91">
      <w:pPr>
        <w:pStyle w:val="NoSpacing"/>
        <w:jc w:val="both"/>
        <w:rPr>
          <w:rFonts w:cs="Times New Roman"/>
          <w:szCs w:val="24"/>
        </w:rPr>
      </w:pPr>
    </w:p>
    <w:p w14:paraId="6D60E51D" w14:textId="77777777" w:rsidR="00832F91" w:rsidRDefault="00832F91" w:rsidP="00832F91">
      <w:pPr>
        <w:pStyle w:val="NoSpacing"/>
        <w:jc w:val="both"/>
        <w:rPr>
          <w:rFonts w:cs="Times New Roman"/>
          <w:szCs w:val="24"/>
        </w:rPr>
      </w:pPr>
    </w:p>
    <w:p w14:paraId="394283D2" w14:textId="77777777" w:rsidR="00832F91" w:rsidRDefault="00832F91" w:rsidP="00832F9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31 December 2023</w:t>
      </w:r>
    </w:p>
    <w:p w14:paraId="2EA529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7A41C" w14:textId="77777777" w:rsidR="00832F91" w:rsidRDefault="00832F91" w:rsidP="009139A6">
      <w:r>
        <w:separator/>
      </w:r>
    </w:p>
  </w:endnote>
  <w:endnote w:type="continuationSeparator" w:id="0">
    <w:p w14:paraId="5229D394" w14:textId="77777777" w:rsidR="00832F91" w:rsidRDefault="00832F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51E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3F16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F52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3D19A" w14:textId="77777777" w:rsidR="00832F91" w:rsidRDefault="00832F91" w:rsidP="009139A6">
      <w:r>
        <w:separator/>
      </w:r>
    </w:p>
  </w:footnote>
  <w:footnote w:type="continuationSeparator" w:id="0">
    <w:p w14:paraId="5149E8C1" w14:textId="77777777" w:rsidR="00832F91" w:rsidRDefault="00832F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D4A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AF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840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F91"/>
    <w:rsid w:val="000666E0"/>
    <w:rsid w:val="002510B7"/>
    <w:rsid w:val="005C130B"/>
    <w:rsid w:val="00826F5C"/>
    <w:rsid w:val="00832F91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7D23A"/>
  <w15:chartTrackingRefBased/>
  <w15:docId w15:val="{80CAFAB2-30A0-4671-BFD4-C816BD28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32F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2024-02-16T21:06:00Z</dcterms:created>
  <dcterms:modified xsi:type="dcterms:W3CDTF">2024-02-16T21:07:00Z</dcterms:modified>
</cp:coreProperties>
</file>